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178DC" w14:textId="346A5360" w:rsidR="00571466" w:rsidRDefault="00571466" w:rsidP="005714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ROSY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(fl.140</w:t>
      </w: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0E68542" w14:textId="77777777" w:rsidR="00571466" w:rsidRDefault="00571466" w:rsidP="005714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3693200D" w14:textId="77777777" w:rsidR="00571466" w:rsidRDefault="00571466" w:rsidP="005714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415BDA" w14:textId="77777777" w:rsidR="00571466" w:rsidRDefault="00571466" w:rsidP="005714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6D9ED2" w14:textId="642EB62B" w:rsidR="00571466" w:rsidRDefault="00571466" w:rsidP="005714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1409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tonsure.</w:t>
      </w:r>
    </w:p>
    <w:p w14:paraId="4372DC52" w14:textId="42300D48" w:rsidR="00571466" w:rsidRDefault="00571466" w:rsidP="005714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pp.436 and 42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87AFD59" w14:textId="77777777" w:rsidR="00571466" w:rsidRDefault="00571466" w:rsidP="005714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5604B8" w14:textId="77777777" w:rsidR="00571466" w:rsidRDefault="00571466" w:rsidP="005714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FFC1F7" w14:textId="77777777" w:rsidR="00571466" w:rsidRPr="00673DCB" w:rsidRDefault="00571466" w:rsidP="005714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2022</w:t>
      </w:r>
    </w:p>
    <w:p w14:paraId="38180C32" w14:textId="0DC0E046" w:rsidR="00BA00AB" w:rsidRPr="00571466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714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334DB" w14:textId="77777777" w:rsidR="00571466" w:rsidRDefault="00571466" w:rsidP="009139A6">
      <w:r>
        <w:separator/>
      </w:r>
    </w:p>
  </w:endnote>
  <w:endnote w:type="continuationSeparator" w:id="0">
    <w:p w14:paraId="7B51B3AD" w14:textId="77777777" w:rsidR="00571466" w:rsidRDefault="005714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4978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AE49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602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8B787" w14:textId="77777777" w:rsidR="00571466" w:rsidRDefault="00571466" w:rsidP="009139A6">
      <w:r>
        <w:separator/>
      </w:r>
    </w:p>
  </w:footnote>
  <w:footnote w:type="continuationSeparator" w:id="0">
    <w:p w14:paraId="504B0F85" w14:textId="77777777" w:rsidR="00571466" w:rsidRDefault="005714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4B6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AFB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BB7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466"/>
    <w:rsid w:val="000666E0"/>
    <w:rsid w:val="002510B7"/>
    <w:rsid w:val="0057146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7DB37"/>
  <w15:chartTrackingRefBased/>
  <w15:docId w15:val="{87D61D8B-8AB2-455F-93E8-D9C9FFFA3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2022-01-21T18:46:00Z</dcterms:created>
  <dcterms:modified xsi:type="dcterms:W3CDTF">2022-01-21T18:47:00Z</dcterms:modified>
</cp:coreProperties>
</file>